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——黄村镇社会工作服务中心运营费项目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黄村镇社会工作服务中心运营费项目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用专业的社会工作方法为群众提供服务、为特殊人群提供专业服务，激发居民潜能，恢复服务对象弱化功能，提升居民的幸福感。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黄村镇社会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服务中心运营费项目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0.300000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20.300000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黄村镇社会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服务中心运营费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主要工作内容：用专业的社会工作方法为群众提供服务，提升居民的幸福感。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项目实施的必要性：用专业的社会工作方法为群众提供服务，提升居民的幸福感。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72C24DF"/>
    <w:rsid w:val="0A5D4D63"/>
    <w:rsid w:val="13F73D10"/>
    <w:rsid w:val="1D1C54EF"/>
    <w:rsid w:val="1F193120"/>
    <w:rsid w:val="24D752CE"/>
    <w:rsid w:val="2F471EE1"/>
    <w:rsid w:val="308113CB"/>
    <w:rsid w:val="34B53ED7"/>
    <w:rsid w:val="4F815F87"/>
    <w:rsid w:val="54F9326F"/>
    <w:rsid w:val="59467262"/>
    <w:rsid w:val="594850A7"/>
    <w:rsid w:val="625005B0"/>
    <w:rsid w:val="651C2939"/>
    <w:rsid w:val="671633FA"/>
    <w:rsid w:val="6D535020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2024-08-30T08:20:11Z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